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C6BD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PEPER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0CF415EF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AFA1A10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</w:p>
    <w:p w14:paraId="37C6A00B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</w:p>
    <w:p w14:paraId="59F6A3BB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5F41FB0" w14:textId="77777777" w:rsidR="00EA79BB" w:rsidRDefault="00EA79BB" w:rsidP="00EA79B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61708C36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5BFD553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</w:p>
    <w:p w14:paraId="1B67A599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</w:p>
    <w:p w14:paraId="7248AD41" w14:textId="77777777" w:rsidR="00EA79BB" w:rsidRDefault="00EA79BB" w:rsidP="00EA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2021</w:t>
      </w:r>
    </w:p>
    <w:p w14:paraId="2FBF10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4438" w14:textId="77777777" w:rsidR="00EA79BB" w:rsidRDefault="00EA79BB" w:rsidP="009139A6">
      <w:r>
        <w:separator/>
      </w:r>
    </w:p>
  </w:endnote>
  <w:endnote w:type="continuationSeparator" w:id="0">
    <w:p w14:paraId="5B1A6238" w14:textId="77777777" w:rsidR="00EA79BB" w:rsidRDefault="00EA79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30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72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09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C8058" w14:textId="77777777" w:rsidR="00EA79BB" w:rsidRDefault="00EA79BB" w:rsidP="009139A6">
      <w:r>
        <w:separator/>
      </w:r>
    </w:p>
  </w:footnote>
  <w:footnote w:type="continuationSeparator" w:id="0">
    <w:p w14:paraId="2B3EC659" w14:textId="77777777" w:rsidR="00EA79BB" w:rsidRDefault="00EA79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A5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D4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3F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9B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79B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18758"/>
  <w15:chartTrackingRefBased/>
  <w15:docId w15:val="{82B406FD-A9E2-4C98-AE28-DEA6A411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9B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2022-02-09T20:50:00Z</dcterms:created>
  <dcterms:modified xsi:type="dcterms:W3CDTF">2022-02-09T20:50:00Z</dcterms:modified>
</cp:coreProperties>
</file>